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29C77678" w:rsidR="00C44B8B" w:rsidRPr="0052681C" w:rsidRDefault="003C062C" w:rsidP="00A348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58138D" w:rsidRPr="0058138D">
              <w:rPr>
                <w:b/>
                <w:sz w:val="26"/>
                <w:szCs w:val="26"/>
              </w:rPr>
              <w:t>_</w:t>
            </w:r>
            <w:r w:rsidR="00A21F32">
              <w:rPr>
                <w:b/>
                <w:sz w:val="26"/>
                <w:szCs w:val="26"/>
              </w:rPr>
              <w:t>249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1D28CE2B" w:rsidR="00C44B8B" w:rsidRPr="0052681C" w:rsidRDefault="008864B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864BF">
              <w:rPr>
                <w:b/>
                <w:sz w:val="26"/>
                <w:szCs w:val="26"/>
                <w:lang w:val="en-US"/>
              </w:rPr>
              <w:t>2326782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622708DD" w:rsidR="00612811" w:rsidRPr="00336E09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3C7C" w:rsidRPr="00FE3C7C">
        <w:rPr>
          <w:b/>
          <w:bCs/>
          <w:sz w:val="26"/>
          <w:szCs w:val="26"/>
        </w:rPr>
        <w:t>арматуры к СИП</w:t>
      </w:r>
      <w:r w:rsidR="00FE3C7C">
        <w:rPr>
          <w:b/>
          <w:bCs/>
          <w:sz w:val="26"/>
          <w:szCs w:val="26"/>
        </w:rPr>
        <w:t xml:space="preserve"> </w:t>
      </w:r>
      <w:r w:rsidR="00FA14B0">
        <w:rPr>
          <w:b/>
          <w:sz w:val="26"/>
          <w:szCs w:val="26"/>
        </w:rPr>
        <w:t>(</w:t>
      </w:r>
      <w:r w:rsidR="003C062C" w:rsidRPr="00C12BC9">
        <w:rPr>
          <w:b/>
          <w:sz w:val="26"/>
          <w:szCs w:val="26"/>
        </w:rPr>
        <w:t xml:space="preserve">Наконечник изолированный </w:t>
      </w:r>
      <w:r w:rsidR="00EC4BD3" w:rsidRPr="00EC4BD3">
        <w:rPr>
          <w:b/>
          <w:sz w:val="26"/>
          <w:szCs w:val="26"/>
        </w:rPr>
        <w:t>КНАМ-35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336E09">
        <w:rPr>
          <w:b/>
          <w:sz w:val="26"/>
          <w:szCs w:val="26"/>
          <w:u w:val="single"/>
        </w:rPr>
        <w:t>В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A7A7B3" w14:textId="77777777" w:rsidR="00A21F32" w:rsidRDefault="00A21F32" w:rsidP="00EF4CE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45D9345A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38BA2E9F" w14:textId="77777777" w:rsidR="00A21F32" w:rsidRDefault="00A21F32" w:rsidP="00EF4CE8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8BEE2D3" wp14:editId="0E10980A">
            <wp:extent cx="3695700" cy="1857375"/>
            <wp:effectExtent l="0" t="0" r="0" b="9525"/>
            <wp:docPr id="4" name="Рисунок 4" descr="&amp;Ncy;&amp;acy;&amp;kcy;&amp;ocy;&amp;ncy;&amp;iecy;&amp;chcy;&amp;ncy;&amp;icy;&amp;kcy;&amp;icy; CPTA 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Ncy;&amp;acy;&amp;kcy;&amp;ocy;&amp;ncy;&amp;iecy;&amp;chcy;&amp;ncy;&amp;icy;&amp;kcy;&amp;icy; CPTA 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B6001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Используется для соединения СИП с электрооборудованием. Соединение с СИП осуществляется прессованием с использованием шестигранных матриц.</w:t>
      </w:r>
    </w:p>
    <w:p w14:paraId="2DA573E0" w14:textId="77777777" w:rsidR="00A21F32" w:rsidRDefault="00A21F32" w:rsidP="00A21F32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90"/>
        <w:gridCol w:w="1537"/>
        <w:gridCol w:w="742"/>
        <w:gridCol w:w="755"/>
        <w:gridCol w:w="755"/>
        <w:gridCol w:w="1093"/>
        <w:gridCol w:w="1049"/>
      </w:tblGrid>
      <w:tr w:rsidR="00A21F32" w:rsidRPr="00C12BC9" w14:paraId="54BBD19B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A06C76D" w14:textId="0F3665EE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Align w:val="center"/>
            <w:hideMark/>
          </w:tcPr>
          <w:p w14:paraId="111D6469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Сечение, мм²</w:t>
            </w:r>
          </w:p>
        </w:tc>
        <w:tc>
          <w:tcPr>
            <w:tcW w:w="0" w:type="auto"/>
            <w:vAlign w:val="center"/>
            <w:hideMark/>
          </w:tcPr>
          <w:p w14:paraId="2FA1D262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P, мм</w:t>
            </w:r>
          </w:p>
        </w:tc>
        <w:tc>
          <w:tcPr>
            <w:tcW w:w="0" w:type="auto"/>
            <w:vAlign w:val="center"/>
            <w:hideMark/>
          </w:tcPr>
          <w:p w14:paraId="6E10C2F4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Т, мм</w:t>
            </w:r>
          </w:p>
        </w:tc>
        <w:tc>
          <w:tcPr>
            <w:tcW w:w="0" w:type="auto"/>
            <w:vAlign w:val="center"/>
            <w:hideMark/>
          </w:tcPr>
          <w:p w14:paraId="1414042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L, мм</w:t>
            </w:r>
          </w:p>
        </w:tc>
        <w:tc>
          <w:tcPr>
            <w:tcW w:w="0" w:type="auto"/>
            <w:vAlign w:val="center"/>
            <w:hideMark/>
          </w:tcPr>
          <w:p w14:paraId="5EF0FDCD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Матрица</w:t>
            </w:r>
          </w:p>
        </w:tc>
        <w:tc>
          <w:tcPr>
            <w:tcW w:w="0" w:type="auto"/>
            <w:vAlign w:val="center"/>
            <w:hideMark/>
          </w:tcPr>
          <w:p w14:paraId="5E4577F0" w14:textId="7777777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bCs/>
                <w:sz w:val="24"/>
                <w:szCs w:val="24"/>
              </w:rPr>
              <w:t>Масса, г</w:t>
            </w:r>
          </w:p>
        </w:tc>
      </w:tr>
      <w:tr w:rsidR="00A21F32" w:rsidRPr="00C12BC9" w14:paraId="417C49FA" w14:textId="77777777" w:rsidTr="00A21F32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44650B0A" w14:textId="258E9427" w:rsidR="00A21F32" w:rsidRPr="00C12BC9" w:rsidRDefault="00A21F32" w:rsidP="00336E0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 w:rsidR="00EC4BD3" w:rsidRPr="00EC4BD3">
              <w:rPr>
                <w:sz w:val="24"/>
                <w:szCs w:val="24"/>
              </w:rPr>
              <w:t>КНАМ-35</w:t>
            </w:r>
            <w:bookmarkStart w:id="0" w:name="_GoBack"/>
            <w:bookmarkEnd w:id="0"/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73654F67" w14:textId="283BBC0A" w:rsidR="00A21F32" w:rsidRPr="00C12BC9" w:rsidRDefault="00A21F32" w:rsidP="00FD4D76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35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55A907BE" w14:textId="77777777" w:rsidR="00A21F32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10A41B48" w14:textId="3E441A12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t xml:space="preserve">22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2B74C30" w14:textId="6312985D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13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CF2754D" w14:textId="5ECE2C03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95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0C8AD6BB" w14:textId="65898306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E173 </w:t>
            </w:r>
            <w:r w:rsidRPr="00C12BC9">
              <w:rPr>
                <w:sz w:val="24"/>
                <w:szCs w:val="24"/>
              </w:rPr>
              <w:br/>
            </w:r>
          </w:p>
        </w:tc>
        <w:tc>
          <w:tcPr>
            <w:tcW w:w="0" w:type="auto"/>
            <w:vAlign w:val="center"/>
            <w:hideMark/>
          </w:tcPr>
          <w:p w14:paraId="455C808D" w14:textId="7809CC27" w:rsidR="00A21F32" w:rsidRPr="00C12BC9" w:rsidRDefault="00A21F32" w:rsidP="00C12BC9">
            <w:pPr>
              <w:ind w:firstLine="0"/>
              <w:jc w:val="center"/>
              <w:rPr>
                <w:sz w:val="24"/>
                <w:szCs w:val="24"/>
              </w:rPr>
            </w:pPr>
            <w:r w:rsidRPr="00C12BC9">
              <w:rPr>
                <w:sz w:val="24"/>
                <w:szCs w:val="24"/>
              </w:rPr>
              <w:br/>
              <w:t xml:space="preserve">53 </w:t>
            </w:r>
            <w:r w:rsidRPr="00C12BC9">
              <w:rPr>
                <w:sz w:val="24"/>
                <w:szCs w:val="24"/>
              </w:rPr>
              <w:br/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E15C5BE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44FE00C" w14:textId="77777777" w:rsidR="00243039" w:rsidRDefault="00243039" w:rsidP="00243039">
      <w:pPr>
        <w:pStyle w:val="ad"/>
        <w:numPr>
          <w:ilvl w:val="1"/>
          <w:numId w:val="1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752CD8E" w14:textId="77777777" w:rsidR="00243039" w:rsidRPr="00612811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A485F9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B45C93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50594F" w14:textId="77777777" w:rsidR="00243039" w:rsidRPr="0026458C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77EE060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97290F2" w14:textId="77777777" w:rsidR="00243039" w:rsidRPr="009E2E20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2F9E75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CDEC2CD" w14:textId="77777777" w:rsidR="00243039" w:rsidRPr="004C22DB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8E3F335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BF6360F" w14:textId="77777777" w:rsidR="00243039" w:rsidRDefault="00243039" w:rsidP="002430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F84B664" w14:textId="77777777" w:rsidR="00243039" w:rsidRPr="009E2E20" w:rsidRDefault="00243039" w:rsidP="0024303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155E51B" w14:textId="77777777" w:rsidR="00243039" w:rsidRPr="00FB7AEF" w:rsidRDefault="00243039" w:rsidP="00243039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179950" w14:textId="5FCF8893" w:rsidR="00A21F32" w:rsidRPr="00DE1E02" w:rsidRDefault="00243039" w:rsidP="00A21F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="00A21F32">
        <w:rPr>
          <w:sz w:val="24"/>
          <w:szCs w:val="24"/>
        </w:rPr>
        <w:t xml:space="preserve"> </w:t>
      </w:r>
      <w:r w:rsidR="00A21F32"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560DDB0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0257F8E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99B4387" w14:textId="77777777" w:rsidR="00243039" w:rsidRPr="00DE1E02" w:rsidRDefault="00243039" w:rsidP="002430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47A5CD2" w14:textId="77777777" w:rsidR="00243039" w:rsidRPr="00612811" w:rsidRDefault="00243039" w:rsidP="00243039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47C8C5" w14:textId="77777777" w:rsidR="00243039" w:rsidRDefault="00243039" w:rsidP="0024303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EDF75E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37CE21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0EBA0ED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A89953C" w14:textId="77777777" w:rsidR="00243039" w:rsidRPr="00DE1E02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B2F29A4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5D4262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3C88038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EBBD49" w14:textId="77777777" w:rsidR="00243039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C9644C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199C17" w14:textId="77777777" w:rsidR="00243039" w:rsidRPr="00DE1E02" w:rsidRDefault="00243039" w:rsidP="0024303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585E816" w14:textId="77777777" w:rsidR="00243039" w:rsidRPr="00612811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2563A3" w14:textId="77777777" w:rsidR="00243039" w:rsidRPr="004D4E32" w:rsidRDefault="00243039" w:rsidP="0024303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6C67A3" w14:textId="77777777" w:rsidR="00243039" w:rsidRPr="00530F83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FD0C922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C0ECEC" w14:textId="77777777" w:rsidR="00243039" w:rsidRPr="00A74D8D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F4E1631" w14:textId="77777777" w:rsidR="00243039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B62467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39F4BA6" w14:textId="77777777" w:rsidR="00243039" w:rsidRPr="00530F83" w:rsidRDefault="00243039" w:rsidP="002430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125FD0B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9694B64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77DFE3D" w14:textId="77777777" w:rsidR="00243039" w:rsidRPr="00530F83" w:rsidRDefault="00243039" w:rsidP="00243039">
      <w:pPr>
        <w:pStyle w:val="ad"/>
        <w:numPr>
          <w:ilvl w:val="0"/>
          <w:numId w:val="12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78F575E" w14:textId="77777777" w:rsidR="00243039" w:rsidRPr="00530F83" w:rsidRDefault="00243039" w:rsidP="0024303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1179434" w14:textId="77777777" w:rsidR="00243039" w:rsidRPr="00F64478" w:rsidRDefault="00243039" w:rsidP="0024303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09D6DAC" w14:textId="77777777" w:rsidR="00243039" w:rsidRDefault="00243039" w:rsidP="0024303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2855713" w14:textId="77777777" w:rsidR="00243039" w:rsidRPr="00BB6EA4" w:rsidRDefault="00243039" w:rsidP="0024303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6A237C" w14:textId="77777777" w:rsidR="00243039" w:rsidRDefault="00243039" w:rsidP="002430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2E00CA3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5192B9" w14:textId="77777777" w:rsidR="00243039" w:rsidRDefault="00243039" w:rsidP="002430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767DF4" w14:textId="77777777" w:rsidR="00243039" w:rsidRDefault="00243039" w:rsidP="00243039">
      <w:pPr>
        <w:rPr>
          <w:sz w:val="26"/>
          <w:szCs w:val="26"/>
        </w:rPr>
      </w:pPr>
    </w:p>
    <w:p w14:paraId="28CABCB4" w14:textId="77777777" w:rsidR="00243039" w:rsidRDefault="00243039" w:rsidP="00243039">
      <w:pPr>
        <w:rPr>
          <w:sz w:val="26"/>
          <w:szCs w:val="26"/>
        </w:rPr>
      </w:pPr>
    </w:p>
    <w:p w14:paraId="04B60EAD" w14:textId="77777777" w:rsidR="00243039" w:rsidRDefault="00243039" w:rsidP="0024303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5DA8AF" w14:textId="77777777" w:rsidR="00243039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F1D375D" w14:textId="77777777" w:rsidR="00243039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E1B2F1" w14:textId="77777777" w:rsidR="00243039" w:rsidRPr="00612811" w:rsidRDefault="00243039" w:rsidP="0024303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8326931" w14:textId="77777777" w:rsidR="008A5CA5" w:rsidRPr="00CB6078" w:rsidRDefault="008A5CA5" w:rsidP="00243039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E63F1" w14:textId="77777777" w:rsidR="000F362D" w:rsidRDefault="000F362D">
      <w:r>
        <w:separator/>
      </w:r>
    </w:p>
  </w:endnote>
  <w:endnote w:type="continuationSeparator" w:id="0">
    <w:p w14:paraId="3B659199" w14:textId="77777777" w:rsidR="000F362D" w:rsidRDefault="000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E7E8F" w14:textId="77777777" w:rsidR="000F362D" w:rsidRDefault="000F362D">
      <w:r>
        <w:separator/>
      </w:r>
    </w:p>
  </w:footnote>
  <w:footnote w:type="continuationSeparator" w:id="0">
    <w:p w14:paraId="04776C83" w14:textId="77777777" w:rsidR="000F362D" w:rsidRDefault="000F3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4"/>
  </w:num>
  <w:num w:numId="13">
    <w:abstractNumId w:val="8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62D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F3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9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90C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E0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62C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112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4BF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346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1F32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F9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2BC9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0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72B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4BD3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D8C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D76"/>
    <w:rsid w:val="00FE0188"/>
    <w:rsid w:val="00FE1EF2"/>
    <w:rsid w:val="00FE2964"/>
    <w:rsid w:val="00FE2CE8"/>
    <w:rsid w:val="00FE35CE"/>
    <w:rsid w:val="00FE3C7C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8707999C-F717-47FE-9BE5-9B5C3550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EF8B2-A1C0-43FA-B00C-FD60661C0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207277-0955-4839-B12E-8C8C8A62A2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2CE059-E2C8-42C4-B8DF-949F4D87C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13</TotalTime>
  <Pages>4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Сергей Ильин</cp:lastModifiedBy>
  <cp:revision>11</cp:revision>
  <cp:lastPrinted>2010-09-30T14:29:00Z</cp:lastPrinted>
  <dcterms:created xsi:type="dcterms:W3CDTF">2016-02-24T10:57:00Z</dcterms:created>
  <dcterms:modified xsi:type="dcterms:W3CDTF">2018-04-08T11:45:00Z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